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07D4F369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132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</w:rPr>
        <w:t>-21</w:t>
      </w:r>
      <w:r w:rsidR="005538DD">
        <w:rPr>
          <w:b/>
          <w:noProof/>
          <w:sz w:val="24"/>
        </w:rPr>
        <w:t>6063</w:t>
      </w:r>
    </w:p>
    <w:p w14:paraId="74CC0257" w14:textId="74AA74D9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58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182BAD1" w14:textId="57D9521B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 w:rsidR="005538DD">
        <w:rPr>
          <w:rFonts w:eastAsia="Batang" w:cs="Arial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-</w:t>
      </w:r>
      <w:r w:rsidR="00A00045">
        <w:rPr>
          <w:rFonts w:eastAsia="Batang" w:cs="Arial"/>
          <w:sz w:val="18"/>
          <w:szCs w:val="18"/>
          <w:lang w:eastAsia="zh-CN"/>
        </w:rPr>
        <w:t>21</w:t>
      </w:r>
      <w:r w:rsidR="005538DD">
        <w:rPr>
          <w:rFonts w:eastAsia="Batang" w:cs="Arial"/>
          <w:sz w:val="18"/>
          <w:szCs w:val="18"/>
          <w:lang w:eastAsia="zh-CN"/>
        </w:rPr>
        <w:t>5618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432FC0F4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624E7A">
      <w:pPr>
        <w:pStyle w:val="Heading8"/>
        <w:pBdr>
          <w:top w:val="single" w:sz="12" w:space="4" w:color="auto"/>
        </w:pBdr>
        <w:jc w:val="center"/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212767E3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0EBA180E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931EF5">
        <w:t>SA2#146E (Aug) agreed</w:t>
      </w:r>
      <w:r w:rsidR="00A00045" w:rsidRPr="006575C3">
        <w:t xml:space="preserve"> corresponding </w:t>
      </w:r>
      <w:r w:rsidR="00567531">
        <w:t>SA</w:t>
      </w:r>
      <w:r w:rsidR="00567531" w:rsidRPr="006575C3">
        <w:t xml:space="preserve">2 </w:t>
      </w:r>
      <w:r w:rsidR="00A00045" w:rsidRPr="006575C3">
        <w:t xml:space="preserve">WID </w:t>
      </w:r>
      <w:r w:rsidR="00A00045" w:rsidRPr="006575C3">
        <w:rPr>
          <w:lang w:val="en-US"/>
        </w:rPr>
        <w:t>(S2-2106794)</w:t>
      </w:r>
      <w:r w:rsidR="00A00045" w:rsidRPr="006575C3">
        <w:t>.</w:t>
      </w:r>
    </w:p>
    <w:p w14:paraId="5409B3CA" w14:textId="14397C8C" w:rsidR="00F828A1" w:rsidRDefault="00F828A1" w:rsidP="002A1BE1">
      <w:r w:rsidRPr="006575C3">
        <w:t xml:space="preserve">This Work Item intends to </w:t>
      </w:r>
      <w:r w:rsidR="00091D2D">
        <w:t>make necessary changes to</w:t>
      </w:r>
      <w:r w:rsidR="00931EF5">
        <w:t xml:space="preserve"> CT specifications </w:t>
      </w:r>
      <w:r w:rsidR="00931EF5" w:rsidRPr="006575C3">
        <w:t>defin</w:t>
      </w:r>
      <w:r w:rsidR="00091D2D">
        <w:t>ing</w:t>
      </w:r>
      <w:r w:rsidR="00931EF5" w:rsidRPr="006575C3">
        <w:t xml:space="preserve"> </w:t>
      </w:r>
      <w:r w:rsidRPr="006575C3">
        <w:t xml:space="preserve">minimum essential functionality </w:t>
      </w:r>
      <w:r w:rsidR="00091D2D">
        <w:t xml:space="preserve">in alignment with the </w:t>
      </w:r>
      <w:r w:rsidR="00931EF5">
        <w:t xml:space="preserve">SA2 WID </w:t>
      </w:r>
      <w:r w:rsidRPr="006575C3">
        <w:t>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243F33A2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>minimum essential functionality</w:t>
      </w:r>
      <w:r w:rsidR="00091D2D">
        <w:rPr>
          <w:i w:val="0"/>
        </w:rPr>
        <w:t xml:space="preserve"> in alignment with the SA2 WID, </w:t>
      </w:r>
      <w:r w:rsidR="00EB046C">
        <w:rPr>
          <w:i w:val="0"/>
        </w:rPr>
        <w:t xml:space="preserve">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D58471D" w14:textId="7C6BC7D2" w:rsidR="00FA2810" w:rsidRDefault="00716725" w:rsidP="00DB6704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r w:rsidR="00567531">
        <w:t>;</w:t>
      </w:r>
    </w:p>
    <w:p w14:paraId="4CEE907E" w14:textId="45239F59" w:rsidR="00FA2810" w:rsidRDefault="00FA2810" w:rsidP="00DB6704">
      <w:pPr>
        <w:pStyle w:val="B1"/>
      </w:pPr>
      <w:r>
        <w:t>-</w:t>
      </w:r>
      <w:r>
        <w:tab/>
      </w:r>
      <w:r w:rsidR="005D2B40">
        <w:t>support for W</w:t>
      </w:r>
      <w:r w:rsidR="00567531">
        <w:t>US</w:t>
      </w:r>
      <w:r>
        <w:t xml:space="preserve"> </w:t>
      </w:r>
      <w:r w:rsidR="005D2B40">
        <w:t>is FFS subject to SA2 discussions.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1BEBDAEB" w:rsidR="00901762" w:rsidRDefault="00901762" w:rsidP="00901762">
      <w:pPr>
        <w:pStyle w:val="B3"/>
      </w:pPr>
      <w:r>
        <w:t>-</w:t>
      </w:r>
      <w:r>
        <w:tab/>
        <w:t>Identification and restriction to use satellite access.</w:t>
      </w:r>
    </w:p>
    <w:p w14:paraId="5349B1AE" w14:textId="78DDADE8" w:rsidR="00FA2810" w:rsidRDefault="00FA2810" w:rsidP="00624E7A">
      <w:pPr>
        <w:pStyle w:val="B3"/>
      </w:pPr>
      <w:r>
        <w:t>-</w:t>
      </w:r>
      <w:r>
        <w:tab/>
        <w:t xml:space="preserve">Extended NAS timers </w:t>
      </w:r>
      <w:r w:rsidR="0010282B">
        <w:t xml:space="preserve">to avoid </w:t>
      </w:r>
      <w:r>
        <w:t xml:space="preserve">undue expiry of NAS timers </w:t>
      </w:r>
      <w:r w:rsidR="00091D2D">
        <w:t xml:space="preserve">leading </w:t>
      </w:r>
      <w:r w:rsidR="00931EF5">
        <w:t>to superfluous de-registrations or UE reachability problems</w:t>
      </w:r>
      <w:r>
        <w:t>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5C6B3385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A191F">
        <w:rPr>
          <w:lang w:val="en-US"/>
        </w:rPr>
        <w:t xml:space="preserve">Cells broadcasting </w:t>
      </w:r>
      <w:r w:rsidR="00091D2D">
        <w:rPr>
          <w:lang w:val="en-US"/>
        </w:rPr>
        <w:t>country-specific</w:t>
      </w:r>
      <w:r w:rsidRPr="00AA191F">
        <w:rPr>
          <w:lang w:val="en-US"/>
        </w:rPr>
        <w:t xml:space="preserve"> MCC</w:t>
      </w:r>
      <w:r w:rsidR="00091D2D">
        <w:rPr>
          <w:lang w:val="en-US"/>
        </w:rPr>
        <w:t>(</w:t>
      </w:r>
      <w:r>
        <w:rPr>
          <w:lang w:val="en-US"/>
        </w:rPr>
        <w:t>s</w:t>
      </w:r>
      <w:r w:rsidR="00091D2D">
        <w:rPr>
          <w:lang w:val="en-US"/>
        </w:rPr>
        <w:t>)</w:t>
      </w:r>
      <w:r>
        <w:rPr>
          <w:lang w:val="en-US"/>
        </w:rPr>
        <w:t xml:space="preserve"> and </w:t>
      </w:r>
      <w:r w:rsidR="00091D2D">
        <w:rPr>
          <w:lang w:val="en-US"/>
        </w:rPr>
        <w:t>shared</w:t>
      </w:r>
      <w:r>
        <w:rPr>
          <w:lang w:val="en-US"/>
        </w:rPr>
        <w:t xml:space="preserve"> MCC(s)</w:t>
      </w:r>
      <w:r w:rsidR="00B31900">
        <w:rPr>
          <w:lang w:val="en-US"/>
        </w:rPr>
        <w:t>.</w:t>
      </w:r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5915F3E9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 w:rsidR="0010282B">
        <w:t>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24EE1D04" w14:textId="27FA81D7" w:rsidR="00916B60" w:rsidRPr="00CB3E4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  <w:r w:rsidR="00CB3E45">
        <w:t>.</w:t>
      </w:r>
    </w:p>
    <w:p w14:paraId="35D1B64E" w14:textId="7468F012" w:rsidR="0010282B" w:rsidRDefault="0010282B" w:rsidP="00F20C98">
      <w:pPr>
        <w:pStyle w:val="B1"/>
        <w:rPr>
          <w:lang w:val="en-US"/>
        </w:rPr>
      </w:pPr>
      <w:r>
        <w:rPr>
          <w:lang w:val="en-US"/>
        </w:rPr>
        <w:t>CT4 objective:</w:t>
      </w:r>
    </w:p>
    <w:p w14:paraId="494B9A3D" w14:textId="6B091BBF" w:rsidR="0010282B" w:rsidRDefault="0010282B" w:rsidP="00624E7A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5B9F7ECD" w14:textId="69BD8233" w:rsidR="005D2B40" w:rsidRDefault="0010282B" w:rsidP="00624E7A">
      <w:pPr>
        <w:pStyle w:val="B3"/>
      </w:pPr>
      <w:r>
        <w:t>-</w:t>
      </w:r>
      <w:r>
        <w:tab/>
        <w:t>New CN access technologies for satellite access in EPS</w:t>
      </w:r>
    </w:p>
    <w:p w14:paraId="2638C063" w14:textId="59FC845D" w:rsidR="000F7A05" w:rsidRPr="00624E7A" w:rsidRDefault="000F7A05" w:rsidP="00624E7A">
      <w:pPr>
        <w:pStyle w:val="B3"/>
      </w:pPr>
      <w:r>
        <w:t>-</w:t>
      </w:r>
      <w:r>
        <w:tab/>
        <w:t xml:space="preserve">Potential updates to </w:t>
      </w:r>
      <w:r w:rsidRPr="00B366FF">
        <w:t>Access Restriction Data</w:t>
      </w:r>
      <w:r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lastRenderedPageBreak/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0F7A05" w:rsidRPr="00D0420B" w14:paraId="476D5FDD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038" w14:textId="74B08FA6" w:rsidR="000F7A05" w:rsidRDefault="000F7A05" w:rsidP="002A6053">
            <w:pPr>
              <w:pStyle w:val="TAL"/>
              <w:tabs>
                <w:tab w:val="left" w:pos="765"/>
              </w:tabs>
            </w:pPr>
            <w: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7D0" w14:textId="5C9A6C45" w:rsidR="000F7A05" w:rsidRDefault="000F7A05" w:rsidP="002A6053">
            <w:pPr>
              <w:pStyle w:val="TAL"/>
            </w:pPr>
            <w:r>
              <w:t xml:space="preserve">Potential updates to </w:t>
            </w:r>
            <w:r w:rsidRPr="00B366FF">
              <w:t>Access Restriction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685" w14:textId="485AED24" w:rsidR="000F7A05" w:rsidRDefault="000F7A05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962" w14:textId="75DCE4E0" w:rsidR="000F7A05" w:rsidRPr="00C31F56" w:rsidRDefault="000F7A05" w:rsidP="002A6053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lastRenderedPageBreak/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334F5E" w14:textId="77777777" w:rsidR="00B040C5" w:rsidRDefault="00B040C5">
      <w:r>
        <w:separator/>
      </w:r>
    </w:p>
  </w:endnote>
  <w:endnote w:type="continuationSeparator" w:id="0">
    <w:p w14:paraId="090B7ED3" w14:textId="77777777" w:rsidR="00B040C5" w:rsidRDefault="00B04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1D127B" w14:textId="77777777" w:rsidR="00B040C5" w:rsidRDefault="00B040C5">
      <w:r>
        <w:separator/>
      </w:r>
    </w:p>
  </w:footnote>
  <w:footnote w:type="continuationSeparator" w:id="0">
    <w:p w14:paraId="6699FD6D" w14:textId="77777777" w:rsidR="00B040C5" w:rsidRDefault="00B04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7C06"/>
    <w:rsid w:val="00052BF8"/>
    <w:rsid w:val="00057116"/>
    <w:rsid w:val="00067741"/>
    <w:rsid w:val="00091D2D"/>
    <w:rsid w:val="000925EA"/>
    <w:rsid w:val="000A761F"/>
    <w:rsid w:val="000B0519"/>
    <w:rsid w:val="000B61FD"/>
    <w:rsid w:val="000C737B"/>
    <w:rsid w:val="000E55AD"/>
    <w:rsid w:val="000F7A05"/>
    <w:rsid w:val="0010282B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6028D"/>
    <w:rsid w:val="00262A58"/>
    <w:rsid w:val="00263B86"/>
    <w:rsid w:val="00280E5E"/>
    <w:rsid w:val="002832D9"/>
    <w:rsid w:val="00287D43"/>
    <w:rsid w:val="002972AE"/>
    <w:rsid w:val="002A1BE1"/>
    <w:rsid w:val="002A6053"/>
    <w:rsid w:val="002A6AFE"/>
    <w:rsid w:val="002C1CBE"/>
    <w:rsid w:val="002D2E5F"/>
    <w:rsid w:val="002E03AA"/>
    <w:rsid w:val="002E7A9E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84F7D"/>
    <w:rsid w:val="00394F83"/>
    <w:rsid w:val="003A1EB0"/>
    <w:rsid w:val="003A5DD0"/>
    <w:rsid w:val="003C2D47"/>
    <w:rsid w:val="003C6DA6"/>
    <w:rsid w:val="003E32E9"/>
    <w:rsid w:val="003F268E"/>
    <w:rsid w:val="003F441D"/>
    <w:rsid w:val="003F7B3D"/>
    <w:rsid w:val="0042589B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538DD"/>
    <w:rsid w:val="005573BB"/>
    <w:rsid w:val="00557B2E"/>
    <w:rsid w:val="00561267"/>
    <w:rsid w:val="00564213"/>
    <w:rsid w:val="00567531"/>
    <w:rsid w:val="005860A4"/>
    <w:rsid w:val="00590087"/>
    <w:rsid w:val="005B6A05"/>
    <w:rsid w:val="005C4F58"/>
    <w:rsid w:val="005D2B40"/>
    <w:rsid w:val="005D3FEC"/>
    <w:rsid w:val="005D44BE"/>
    <w:rsid w:val="005F584D"/>
    <w:rsid w:val="0060431A"/>
    <w:rsid w:val="00605D15"/>
    <w:rsid w:val="00611EC4"/>
    <w:rsid w:val="00620B3F"/>
    <w:rsid w:val="00623C72"/>
    <w:rsid w:val="00624E7A"/>
    <w:rsid w:val="00633602"/>
    <w:rsid w:val="006418C6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42E4F"/>
    <w:rsid w:val="00844C43"/>
    <w:rsid w:val="00844D5D"/>
    <w:rsid w:val="00856F8E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8E5F52"/>
    <w:rsid w:val="00900AD5"/>
    <w:rsid w:val="00901762"/>
    <w:rsid w:val="0090326B"/>
    <w:rsid w:val="00916B60"/>
    <w:rsid w:val="00923966"/>
    <w:rsid w:val="00931EF5"/>
    <w:rsid w:val="009437A2"/>
    <w:rsid w:val="00944B28"/>
    <w:rsid w:val="0094618A"/>
    <w:rsid w:val="009616D4"/>
    <w:rsid w:val="0097147C"/>
    <w:rsid w:val="00975AB5"/>
    <w:rsid w:val="00982583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D34D8"/>
    <w:rsid w:val="00AE25BF"/>
    <w:rsid w:val="00AE6F05"/>
    <w:rsid w:val="00AF0881"/>
    <w:rsid w:val="00B027D9"/>
    <w:rsid w:val="00B03C01"/>
    <w:rsid w:val="00B040C5"/>
    <w:rsid w:val="00B04D7E"/>
    <w:rsid w:val="00B078D6"/>
    <w:rsid w:val="00B10FF4"/>
    <w:rsid w:val="00B3015C"/>
    <w:rsid w:val="00B31900"/>
    <w:rsid w:val="00B4345B"/>
    <w:rsid w:val="00B50C1B"/>
    <w:rsid w:val="00B560CE"/>
    <w:rsid w:val="00BA3A53"/>
    <w:rsid w:val="00BA4095"/>
    <w:rsid w:val="00BA5B43"/>
    <w:rsid w:val="00BB55E8"/>
    <w:rsid w:val="00BB6781"/>
    <w:rsid w:val="00BC0F9D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B6704"/>
    <w:rsid w:val="00DD58B7"/>
    <w:rsid w:val="00DE561C"/>
    <w:rsid w:val="00DE79F7"/>
    <w:rsid w:val="00DF7D1A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A2810"/>
    <w:rsid w:val="00FC0804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D84DCB06-6D3F-4656-BD70-B649A738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6974E-31E6-4CC2-9FA8-18F23C25D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861</Words>
  <Characters>6975</Characters>
  <Application>Microsoft Office Word</Application>
  <DocSecurity>0</DocSecurity>
  <Lines>58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MFI2</cp:lastModifiedBy>
  <cp:revision>2</cp:revision>
  <cp:lastPrinted>2000-02-29T10:31:00Z</cp:lastPrinted>
  <dcterms:created xsi:type="dcterms:W3CDTF">2021-10-13T11:50:00Z</dcterms:created>
  <dcterms:modified xsi:type="dcterms:W3CDTF">2021-10-13T11:50:00Z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